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7F659" w14:textId="77777777" w:rsidR="00375465" w:rsidRDefault="00375465" w:rsidP="00375465">
      <w:pPr>
        <w:pStyle w:val="NoSpacing"/>
      </w:pPr>
      <w:r>
        <w:rPr>
          <w:rFonts w:cs="Times New Roman"/>
          <w:szCs w:val="24"/>
          <w:u w:val="single"/>
        </w:rPr>
        <w:t>William WYMARK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t>(</w:t>
      </w:r>
      <w:proofErr w:type="gramEnd"/>
      <w:r>
        <w:t>fl.1420)</w:t>
      </w:r>
    </w:p>
    <w:p w14:paraId="76D26AE0" w14:textId="77777777" w:rsidR="00375465" w:rsidRDefault="00375465" w:rsidP="00375465">
      <w:pPr>
        <w:pStyle w:val="NoSpacing"/>
      </w:pPr>
      <w:r>
        <w:t xml:space="preserve">of </w:t>
      </w:r>
      <w:proofErr w:type="spellStart"/>
      <w:r>
        <w:t>Bildeston</w:t>
      </w:r>
      <w:proofErr w:type="spellEnd"/>
      <w:r>
        <w:t>, Suffolk. Brasier.</w:t>
      </w:r>
    </w:p>
    <w:p w14:paraId="015B1C93" w14:textId="77777777" w:rsidR="00375465" w:rsidRDefault="00375465" w:rsidP="00375465">
      <w:pPr>
        <w:pStyle w:val="NoSpacing"/>
      </w:pPr>
    </w:p>
    <w:p w14:paraId="1F63D6FF" w14:textId="77777777" w:rsidR="00375465" w:rsidRDefault="00375465" w:rsidP="00375465">
      <w:pPr>
        <w:pStyle w:val="NoSpacing"/>
      </w:pPr>
    </w:p>
    <w:p w14:paraId="543BB2D4" w14:textId="77777777" w:rsidR="00375465" w:rsidRDefault="00375465" w:rsidP="00375465">
      <w:pPr>
        <w:pStyle w:val="NoSpacing"/>
        <w:rPr>
          <w:rFonts w:cs="Times New Roman"/>
          <w:szCs w:val="24"/>
        </w:rPr>
      </w:pPr>
      <w:r>
        <w:tab/>
        <w:t>1420</w:t>
      </w:r>
      <w:r>
        <w:tab/>
      </w:r>
      <w:r>
        <w:rPr>
          <w:rFonts w:cs="Times New Roman"/>
          <w:szCs w:val="24"/>
        </w:rPr>
        <w:t xml:space="preserve">William </w:t>
      </w:r>
      <w:proofErr w:type="spellStart"/>
      <w:r>
        <w:rPr>
          <w:rFonts w:cs="Times New Roman"/>
          <w:szCs w:val="24"/>
        </w:rPr>
        <w:t>Rokewode</w:t>
      </w:r>
      <w:proofErr w:type="spellEnd"/>
      <w:r>
        <w:rPr>
          <w:rFonts w:cs="Times New Roman"/>
          <w:szCs w:val="24"/>
        </w:rPr>
        <w:t xml:space="preserve">(q.v.) and Thomas Barton(q.v.)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11484B38" w14:textId="77777777" w:rsidR="00375465" w:rsidRDefault="00375465" w:rsidP="0037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four others.</w:t>
      </w:r>
    </w:p>
    <w:p w14:paraId="1D7A5732" w14:textId="77777777" w:rsidR="00375465" w:rsidRDefault="00375465" w:rsidP="0037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E20D02">
          <w:rPr>
            <w:rStyle w:val="Hyperlink"/>
            <w:rFonts w:cs="Times New Roman"/>
            <w:szCs w:val="24"/>
          </w:rPr>
          <w:t>https://waalt.uh.edu/index.php/CP40/636</w:t>
        </w:r>
      </w:hyperlink>
      <w:r>
        <w:rPr>
          <w:rFonts w:cs="Times New Roman"/>
          <w:szCs w:val="24"/>
        </w:rPr>
        <w:t xml:space="preserve"> )</w:t>
      </w:r>
    </w:p>
    <w:p w14:paraId="796FE750" w14:textId="77777777" w:rsidR="00375465" w:rsidRDefault="00375465" w:rsidP="00375465">
      <w:pPr>
        <w:pStyle w:val="NoSpacing"/>
        <w:rPr>
          <w:rFonts w:cs="Times New Roman"/>
          <w:szCs w:val="24"/>
        </w:rPr>
      </w:pPr>
    </w:p>
    <w:p w14:paraId="5509D336" w14:textId="77777777" w:rsidR="00375465" w:rsidRDefault="00375465" w:rsidP="00375465">
      <w:pPr>
        <w:pStyle w:val="NoSpacing"/>
        <w:rPr>
          <w:rFonts w:cs="Times New Roman"/>
          <w:szCs w:val="24"/>
        </w:rPr>
      </w:pPr>
    </w:p>
    <w:p w14:paraId="74F88EDD" w14:textId="77777777" w:rsidR="00375465" w:rsidRDefault="00375465" w:rsidP="0037546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June 2023</w:t>
      </w:r>
    </w:p>
    <w:p w14:paraId="6D7076F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3B2D4E" w14:textId="77777777" w:rsidR="00375465" w:rsidRDefault="00375465" w:rsidP="009139A6">
      <w:r>
        <w:separator/>
      </w:r>
    </w:p>
  </w:endnote>
  <w:endnote w:type="continuationSeparator" w:id="0">
    <w:p w14:paraId="484D34D8" w14:textId="77777777" w:rsidR="00375465" w:rsidRDefault="0037546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D0E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DDC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88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0785D" w14:textId="77777777" w:rsidR="00375465" w:rsidRDefault="00375465" w:rsidP="009139A6">
      <w:r>
        <w:separator/>
      </w:r>
    </w:p>
  </w:footnote>
  <w:footnote w:type="continuationSeparator" w:id="0">
    <w:p w14:paraId="072D5454" w14:textId="77777777" w:rsidR="00375465" w:rsidRDefault="0037546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A7E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961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0A5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465"/>
    <w:rsid w:val="000666E0"/>
    <w:rsid w:val="002510B7"/>
    <w:rsid w:val="00375465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B26CAC"/>
  <w15:chartTrackingRefBased/>
  <w15:docId w15:val="{3EF91B79-F5A8-4B12-BE12-C95207CBF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754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3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2023-07-01T15:06:00Z</dcterms:created>
  <dcterms:modified xsi:type="dcterms:W3CDTF">2023-07-01T15:07:00Z</dcterms:modified>
</cp:coreProperties>
</file>